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D503F2" w14:textId="06A3201B" w:rsidR="001757F8" w:rsidRPr="00E43175" w:rsidRDefault="001757F8" w:rsidP="001757F8">
      <w:pPr>
        <w:tabs>
          <w:tab w:val="right" w:pos="9639"/>
        </w:tabs>
        <w:spacing w:after="0"/>
        <w:rPr>
          <w:b/>
          <w:sz w:val="24"/>
          <w:lang w:val="en-US"/>
        </w:rPr>
      </w:pPr>
      <w:r w:rsidRPr="00E43175">
        <w:rPr>
          <w:b/>
          <w:sz w:val="24"/>
          <w:lang w:val="en-US"/>
        </w:rPr>
        <w:t xml:space="preserve">3GPP TSG-RAN WG3 #107-e </w:t>
      </w:r>
      <w:r w:rsidRPr="00E43175">
        <w:rPr>
          <w:b/>
          <w:sz w:val="24"/>
          <w:lang w:val="en-US"/>
        </w:rPr>
        <w:tab/>
      </w:r>
      <w:r w:rsidR="00E4662D" w:rsidRPr="00E4662D">
        <w:rPr>
          <w:b/>
          <w:sz w:val="24"/>
          <w:lang w:val="en-US"/>
        </w:rPr>
        <w:t>R3-201039</w:t>
      </w:r>
    </w:p>
    <w:p w14:paraId="4C050F37" w14:textId="19EBE1ED" w:rsidR="001757F8" w:rsidRDefault="003A745B" w:rsidP="001757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  <w:lang w:val="en-US" w:eastAsia="zh-CN"/>
        </w:rPr>
        <w:t>Online</w:t>
      </w:r>
      <w:r w:rsidR="001757F8">
        <w:rPr>
          <w:b/>
          <w:sz w:val="24"/>
          <w:lang w:val="en-US" w:eastAsia="zh-CN"/>
        </w:rPr>
        <w:t xml:space="preserve">, </w:t>
      </w:r>
      <w:r w:rsidR="001757F8" w:rsidRPr="00E43175">
        <w:rPr>
          <w:b/>
          <w:sz w:val="24"/>
          <w:lang w:val="en-US" w:eastAsia="zh-CN"/>
        </w:rPr>
        <w:t>24 February-6 March 2020</w:t>
      </w:r>
    </w:p>
    <w:p w14:paraId="720C546C" w14:textId="77777777" w:rsidR="00A84A74" w:rsidRDefault="00A84A74" w:rsidP="00311702">
      <w:pPr>
        <w:pStyle w:val="3GPPHeader"/>
        <w:rPr>
          <w:sz w:val="22"/>
          <w:szCs w:val="22"/>
        </w:rPr>
      </w:pPr>
    </w:p>
    <w:p w14:paraId="5102F751" w14:textId="542B423C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3A745B">
        <w:rPr>
          <w:sz w:val="22"/>
          <w:szCs w:val="22"/>
        </w:rPr>
        <w:t>31.3.7.1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6707EFE1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r w:rsidR="008D7FD8">
        <w:rPr>
          <w:sz w:val="22"/>
          <w:szCs w:val="22"/>
        </w:rPr>
        <w:t>gNB-CU-UP</w:t>
      </w:r>
      <w:r w:rsidR="00785975">
        <w:rPr>
          <w:sz w:val="22"/>
          <w:szCs w:val="22"/>
        </w:rPr>
        <w:t xml:space="preserve"> Graceful shutdown discussion</w:t>
      </w:r>
    </w:p>
    <w:p w14:paraId="3FF5628F" w14:textId="20D0769C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8A3FA7" w:rsidRPr="00E72AEA">
        <w:rPr>
          <w:rFonts w:cs="Arial"/>
          <w:bCs/>
          <w:sz w:val="22"/>
          <w:szCs w:val="22"/>
        </w:rPr>
        <w:t>Discussion</w:t>
      </w:r>
      <w:r w:rsidR="008A3FA7">
        <w:rPr>
          <w:rFonts w:cs="Arial"/>
          <w:bCs/>
          <w:sz w:val="22"/>
          <w:szCs w:val="22"/>
        </w:rPr>
        <w:t xml:space="preserve"> on CR </w:t>
      </w:r>
      <w:r w:rsidR="00E4662D" w:rsidRPr="00E4662D">
        <w:rPr>
          <w:rFonts w:cs="Arial"/>
          <w:bCs/>
          <w:sz w:val="22"/>
          <w:szCs w:val="22"/>
        </w:rPr>
        <w:t xml:space="preserve"> R3-2010</w:t>
      </w:r>
      <w:r w:rsidR="00E4662D">
        <w:rPr>
          <w:rFonts w:cs="Arial"/>
          <w:bCs/>
          <w:sz w:val="22"/>
          <w:szCs w:val="22"/>
        </w:rPr>
        <w:t>40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4643E7C4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In this contribution, we propose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notification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of the gNB-CU-UP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A67398">
        <w:rPr>
          <w:rStyle w:val="IvDbodytextChar"/>
          <w:i w:val="0"/>
          <w:color w:val="auto"/>
          <w:sz w:val="20"/>
          <w:szCs w:val="20"/>
          <w:lang w:val="en-GB"/>
        </w:rPr>
        <w:t xml:space="preserve">using existing signalling capabilities and in particular by </w:t>
      </w:r>
      <w:r w:rsidR="00474F0D">
        <w:rPr>
          <w:rStyle w:val="IvDbodytextChar"/>
          <w:i w:val="0"/>
          <w:color w:val="auto"/>
          <w:sz w:val="20"/>
          <w:szCs w:val="20"/>
          <w:lang w:val="en-GB"/>
        </w:rPr>
        <w:t xml:space="preserve">setting 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the </w:t>
      </w:r>
      <w:r w:rsidR="00F323BC" w:rsidRPr="00F323BC">
        <w:rPr>
          <w:i w:val="0"/>
          <w:color w:val="auto"/>
          <w:sz w:val="20"/>
          <w:szCs w:val="20"/>
          <w:lang w:val="en-GB"/>
        </w:rPr>
        <w:t>gNB-CU-UP</w:t>
      </w:r>
      <w:r w:rsidR="00B14B29">
        <w:rPr>
          <w:i w:val="0"/>
          <w:color w:val="auto"/>
          <w:sz w:val="20"/>
          <w:szCs w:val="20"/>
          <w:lang w:val="en-GB"/>
        </w:rPr>
        <w:t xml:space="preserve"> </w:t>
      </w:r>
      <w:r w:rsidR="00F323BC" w:rsidRPr="00F323BC">
        <w:rPr>
          <w:i w:val="0"/>
          <w:color w:val="auto"/>
          <w:sz w:val="20"/>
          <w:szCs w:val="20"/>
          <w:lang w:val="en-GB"/>
        </w:rPr>
        <w:t>Capacity</w:t>
      </w:r>
      <w:r w:rsidR="00F323BC">
        <w:rPr>
          <w:i w:val="0"/>
          <w:color w:val="auto"/>
          <w:sz w:val="20"/>
          <w:szCs w:val="20"/>
          <w:lang w:val="en-GB"/>
        </w:rPr>
        <w:t xml:space="preserve"> value in the</w:t>
      </w:r>
      <w:r w:rsidR="00F323BC" w:rsidRPr="00F323BC">
        <w:rPr>
          <w:color w:val="auto"/>
          <w:sz w:val="20"/>
          <w:szCs w:val="20"/>
          <w:lang w:val="en-GB"/>
        </w:rPr>
        <w:t xml:space="preserve"> </w:t>
      </w:r>
      <w:r w:rsidR="00242B10" w:rsidRPr="00810C28">
        <w:rPr>
          <w:color w:val="auto"/>
          <w:sz w:val="20"/>
          <w:szCs w:val="20"/>
          <w:lang w:val="en-GB"/>
        </w:rPr>
        <w:t>gNB-CU-UP Capacity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8B187D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“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0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”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0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gNB-CU-UPs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gNB-CU-UPs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gNB-CU-CP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gNB-CU-CP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gNB-CU-UP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This allows to shut down the gNB-CU-UP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6AD8C271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</w:t>
      </w:r>
      <w:r w:rsidR="00410A4F">
        <w:rPr>
          <w:rStyle w:val="IvDbodytextChar"/>
          <w:i w:val="0"/>
          <w:color w:val="auto"/>
          <w:sz w:val="20"/>
          <w:szCs w:val="20"/>
          <w:lang w:val="en-GB"/>
        </w:rPr>
        <w:t xml:space="preserve">by using the </w:t>
      </w:r>
      <w:r w:rsidR="00205908">
        <w:rPr>
          <w:rStyle w:val="IvDbodytextChar"/>
          <w:i w:val="0"/>
          <w:color w:val="auto"/>
          <w:sz w:val="20"/>
          <w:szCs w:val="20"/>
          <w:lang w:val="en-GB"/>
        </w:rPr>
        <w:t xml:space="preserve">gNB-CU-UP Capacity value </w:t>
      </w:r>
      <w:r w:rsidR="00B12984">
        <w:rPr>
          <w:i w:val="0"/>
          <w:color w:val="auto"/>
          <w:sz w:val="20"/>
          <w:szCs w:val="20"/>
          <w:lang w:val="en-GB"/>
        </w:rPr>
        <w:t>in the</w:t>
      </w:r>
      <w:r w:rsidR="00B12984" w:rsidRPr="00F323BC">
        <w:rPr>
          <w:color w:val="auto"/>
          <w:sz w:val="20"/>
          <w:szCs w:val="20"/>
          <w:lang w:val="en-GB"/>
        </w:rPr>
        <w:t xml:space="preserve"> </w:t>
      </w:r>
      <w:r w:rsidR="00B12984" w:rsidRPr="00810C28">
        <w:rPr>
          <w:color w:val="auto"/>
          <w:sz w:val="20"/>
          <w:szCs w:val="20"/>
          <w:lang w:val="en-GB"/>
        </w:rPr>
        <w:t>gNB-CU-UP Capacity</w:t>
      </w:r>
      <w:r w:rsidR="00B12984" w:rsidRPr="00242B10">
        <w:rPr>
          <w:i w:val="0"/>
          <w:color w:val="auto"/>
          <w:sz w:val="20"/>
          <w:szCs w:val="20"/>
          <w:lang w:val="en-GB"/>
        </w:rPr>
        <w:t xml:space="preserve"> IE</w:t>
      </w:r>
      <w:r w:rsidR="00C56DAC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By setting the gNB-CU-UP Capacity value</w:t>
      </w:r>
      <w:r w:rsidR="00DA11EB">
        <w:rPr>
          <w:rStyle w:val="IvDbodytextChar"/>
          <w:i w:val="0"/>
          <w:color w:val="auto"/>
          <w:sz w:val="20"/>
          <w:szCs w:val="20"/>
          <w:lang w:val="en-GB"/>
        </w:rPr>
        <w:t xml:space="preserve"> of</w:t>
      </w:r>
      <w:r w:rsidR="00C1152E">
        <w:rPr>
          <w:i w:val="0"/>
          <w:color w:val="auto"/>
          <w:sz w:val="20"/>
          <w:szCs w:val="20"/>
          <w:lang w:val="en-GB"/>
        </w:rPr>
        <w:t xml:space="preserve"> the</w:t>
      </w:r>
      <w:r w:rsidR="00C1152E" w:rsidRPr="00F323BC">
        <w:rPr>
          <w:color w:val="auto"/>
          <w:sz w:val="20"/>
          <w:szCs w:val="20"/>
          <w:lang w:val="en-GB"/>
        </w:rPr>
        <w:t xml:space="preserve"> </w:t>
      </w:r>
      <w:r w:rsidR="00C1152E" w:rsidRPr="00810C28">
        <w:rPr>
          <w:color w:val="auto"/>
          <w:sz w:val="20"/>
          <w:szCs w:val="20"/>
          <w:lang w:val="en-GB"/>
        </w:rPr>
        <w:t>gNB-CU-UP Capacity</w:t>
      </w:r>
      <w:r w:rsidR="00C1152E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in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GNB-CU-UP </w:t>
      </w:r>
      <w:r w:rsidR="006E273D">
        <w:rPr>
          <w:rStyle w:val="IvDbodytextChar"/>
          <w:i w:val="0"/>
          <w:color w:val="auto"/>
          <w:sz w:val="20"/>
          <w:szCs w:val="20"/>
          <w:lang w:val="en-GB"/>
        </w:rPr>
        <w:t>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 to “0”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, the gNB-CU-UP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informs the gNB-CU-CP that </w:t>
      </w:r>
      <w:r w:rsidR="00346928">
        <w:rPr>
          <w:rStyle w:val="IvDbodytextChar"/>
          <w:i w:val="0"/>
          <w:color w:val="auto"/>
          <w:sz w:val="20"/>
          <w:szCs w:val="20"/>
          <w:lang w:val="en-GB"/>
        </w:rPr>
        <w:t>it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The gNB-CU-CP should then avoid setting up new bearer contexts in the gNB-CU-UP,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BEC6D11" w14:textId="69E1DA96" w:rsidR="008F1AEE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, e.g. gNB-CU-UPs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="008F1AEE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 The graceful shutdown method used by a gNB-CU-UP on the other hand cannot be the same as the one used for an AMF as in contrast to the AMF case the gNB-CU-UP is lacking </w:t>
      </w:r>
      <w:r w:rsidR="008706A7">
        <w:rPr>
          <w:rStyle w:val="IvDbodytextChar"/>
          <w:i w:val="0"/>
          <w:color w:val="auto"/>
          <w:sz w:val="20"/>
          <w:szCs w:val="20"/>
          <w:lang w:val="en-GB"/>
        </w:rPr>
        <w:t xml:space="preserve">access to the same level of information (TNLA weight factor). </w:t>
      </w:r>
    </w:p>
    <w:p w14:paraId="13283E83" w14:textId="1D8591EA" w:rsidR="00797AD7" w:rsidRDefault="00797AD7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</w:t>
      </w:r>
      <w:r w:rsidR="00FA1D0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</w:t>
      </w:r>
      <w:r w:rsidR="00020006">
        <w:rPr>
          <w:rStyle w:val="IvDbodytextChar"/>
          <w:b/>
          <w:i w:val="0"/>
          <w:color w:val="auto"/>
          <w:sz w:val="20"/>
          <w:szCs w:val="20"/>
          <w:lang w:val="en-GB"/>
        </w:rPr>
        <w:t>settin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 the </w:t>
      </w:r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gNB-CU-UP Capacity value </w:t>
      </w:r>
      <w:r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in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GNB-CU-UP </w:t>
      </w:r>
      <w:r w:rsidR="00F4237D">
        <w:rPr>
          <w:rStyle w:val="IvDbodytextChar"/>
          <w:b/>
          <w:i w:val="0"/>
          <w:color w:val="auto"/>
          <w:sz w:val="20"/>
          <w:szCs w:val="20"/>
          <w:lang w:val="en-GB"/>
        </w:rPr>
        <w:t>CONF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IGURATION UPDATE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314B85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is used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gNB-CU-UP is going to be taken out-of-service.</w:t>
      </w:r>
    </w:p>
    <w:p w14:paraId="2B36589A" w14:textId="21EF9F6F" w:rsidR="000B0877" w:rsidRPr="003303C9" w:rsidRDefault="002556DF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Proposal 2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: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RAN3 is respectfully asked to agree to th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is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proposal a</w:t>
      </w:r>
      <w:r w:rsidR="00DE086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s detailed in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associated 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CR in </w:t>
      </w:r>
      <w:r w:rsidR="00E4662D" w:rsidRPr="00E4662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R3-2010</w:t>
      </w:r>
      <w:r w:rsidR="00E4662D">
        <w:rPr>
          <w:rStyle w:val="IvDbodytextChar"/>
          <w:b/>
          <w:i w:val="0"/>
          <w:color w:val="auto"/>
          <w:sz w:val="20"/>
          <w:szCs w:val="20"/>
          <w:lang w:val="en-GB"/>
        </w:rPr>
        <w:t>40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EF1D885" w14:textId="77777777" w:rsidR="000B0877" w:rsidRPr="00007B5D" w:rsidRDefault="000B0877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p w14:paraId="09F0A122" w14:textId="77777777" w:rsidR="0027102B" w:rsidRPr="000321EB" w:rsidRDefault="0027102B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bookmarkEnd w:id="0"/>
    <w:p w14:paraId="09F2DF31" w14:textId="77777777" w:rsidR="00212D46" w:rsidRPr="000321EB" w:rsidRDefault="00212D46" w:rsidP="003B2105">
      <w:pPr>
        <w:pStyle w:val="Heading1"/>
      </w:pPr>
      <w:r w:rsidRPr="000321EB">
        <w:lastRenderedPageBreak/>
        <w:t>Conclusion</w:t>
      </w:r>
    </w:p>
    <w:p w14:paraId="456905BC" w14:textId="77777777" w:rsidR="00C559BF" w:rsidRPr="000321EB" w:rsidRDefault="00C559BF" w:rsidP="00C559BF">
      <w:bookmarkStart w:id="1" w:name="_In-sequence_SDU_delivery"/>
      <w:bookmarkEnd w:id="1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r w:rsidR="00AD6077" w:rsidRPr="000321EB">
        <w:t>gNB-CU-UP</w:t>
      </w:r>
      <w:r w:rsidR="009A4A93" w:rsidRPr="000321EB">
        <w:t>.</w:t>
      </w:r>
      <w:r w:rsidRPr="000321EB">
        <w:t xml:space="preserve"> </w:t>
      </w:r>
    </w:p>
    <w:p w14:paraId="690DDA35" w14:textId="58E2452F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It is proposed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setting the </w:t>
      </w:r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gNB-CU-UP Capacity value in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GNB-CU-UP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CONFIGURATION UPDATE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 is used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gNB-CU-UP is going to be taken out-of-service</w:t>
      </w:r>
      <w:r w:rsid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42F0CFBC" w14:textId="3A854A5F" w:rsidR="00A31D96" w:rsidRPr="00CD331F" w:rsidRDefault="00A31D96" w:rsidP="00A31D96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2: RAN3 is respectfully asked to agree to this proposal as detailed in the associated CR in </w:t>
      </w:r>
      <w:r w:rsidR="00E4662D" w:rsidRPr="00E4662D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R3-2010</w:t>
      </w:r>
      <w:r w:rsidR="00E4662D">
        <w:rPr>
          <w:rStyle w:val="IvDbodytextChar"/>
          <w:b/>
          <w:i w:val="0"/>
          <w:color w:val="auto"/>
          <w:sz w:val="20"/>
          <w:szCs w:val="20"/>
          <w:lang w:val="en-GB"/>
        </w:rPr>
        <w:t>40</w:t>
      </w:r>
      <w:bookmarkStart w:id="2" w:name="_GoBack"/>
      <w:bookmarkEnd w:id="2"/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53790615" w14:textId="1B6DFA79" w:rsidR="00D21AD6" w:rsidRPr="00A31D9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652EB871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79AD47E5" w14:textId="77777777" w:rsidR="00DC4BF7" w:rsidRDefault="00DC4BF7" w:rsidP="00DC4BF7">
      <w:pPr>
        <w:pStyle w:val="Heading1"/>
      </w:pPr>
      <w:r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 w:rsidP="00AC787E">
      <w:pPr>
        <w:pStyle w:val="ListParagraph"/>
        <w:numPr>
          <w:ilvl w:val="0"/>
          <w:numId w:val="13"/>
        </w:numPr>
      </w:pPr>
      <w:bookmarkStart w:id="3" w:name="_Ref525818183"/>
      <w:bookmarkStart w:id="4" w:name="_Ref525811445"/>
      <w:r w:rsidRPr="00DC4BF7">
        <w:t>3GPP TS 23.501: "System Architecture for the 5G System; Stage 2"</w:t>
      </w:r>
      <w:bookmarkEnd w:id="3"/>
    </w:p>
    <w:p w14:paraId="7973AD14" w14:textId="131EE206" w:rsidR="00DC4BF7" w:rsidRDefault="00DC4BF7" w:rsidP="00AC787E">
      <w:pPr>
        <w:pStyle w:val="ListParagraph"/>
        <w:numPr>
          <w:ilvl w:val="0"/>
          <w:numId w:val="13"/>
        </w:numPr>
      </w:pPr>
      <w:bookmarkStart w:id="5" w:name="_Ref525818213"/>
      <w:bookmarkEnd w:id="4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5"/>
    </w:p>
    <w:p w14:paraId="2D824567" w14:textId="77777777" w:rsidR="00DC4BF7" w:rsidRPr="000321EB" w:rsidRDefault="00DC4BF7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30979F99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p w14:paraId="43D28567" w14:textId="77777777" w:rsidR="00D21AD6" w:rsidRPr="000321EB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</w:p>
    <w:sectPr w:rsidR="00D21AD6" w:rsidRPr="000321EB" w:rsidSect="00233DF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EEF82" w14:textId="77777777" w:rsidR="00AC5781" w:rsidRDefault="00AC5781">
      <w:r>
        <w:separator/>
      </w:r>
    </w:p>
  </w:endnote>
  <w:endnote w:type="continuationSeparator" w:id="0">
    <w:p w14:paraId="7F9F6248" w14:textId="77777777" w:rsidR="00AC5781" w:rsidRDefault="00AC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83FFCC" w14:textId="77777777" w:rsidR="00AC5781" w:rsidRDefault="00AC5781">
      <w:r>
        <w:separator/>
      </w:r>
    </w:p>
  </w:footnote>
  <w:footnote w:type="continuationSeparator" w:id="0">
    <w:p w14:paraId="7FCDB14D" w14:textId="77777777" w:rsidR="00AC5781" w:rsidRDefault="00AC5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3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0006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8A8"/>
    <w:rsid w:val="000924C1"/>
    <w:rsid w:val="000924F0"/>
    <w:rsid w:val="00093474"/>
    <w:rsid w:val="00094460"/>
    <w:rsid w:val="0009510F"/>
    <w:rsid w:val="00097AAF"/>
    <w:rsid w:val="000A07F6"/>
    <w:rsid w:val="000A1B7B"/>
    <w:rsid w:val="000A56F2"/>
    <w:rsid w:val="000B0877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43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15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050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55B"/>
    <w:rsid w:val="00153691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675A3"/>
    <w:rsid w:val="00170067"/>
    <w:rsid w:val="0017045C"/>
    <w:rsid w:val="001718EC"/>
    <w:rsid w:val="001732EB"/>
    <w:rsid w:val="00173A8E"/>
    <w:rsid w:val="001741AA"/>
    <w:rsid w:val="001757F8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908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0CF7"/>
    <w:rsid w:val="00241559"/>
    <w:rsid w:val="00241CA5"/>
    <w:rsid w:val="00241D56"/>
    <w:rsid w:val="00241EC9"/>
    <w:rsid w:val="00242B10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6D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02B"/>
    <w:rsid w:val="0027144F"/>
    <w:rsid w:val="00271523"/>
    <w:rsid w:val="00271F3A"/>
    <w:rsid w:val="00272D2E"/>
    <w:rsid w:val="00273020"/>
    <w:rsid w:val="00273278"/>
    <w:rsid w:val="002737F4"/>
    <w:rsid w:val="00276267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629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4B85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3C9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928"/>
    <w:rsid w:val="00346DB5"/>
    <w:rsid w:val="003476F9"/>
    <w:rsid w:val="003477B1"/>
    <w:rsid w:val="00347B45"/>
    <w:rsid w:val="003521FD"/>
    <w:rsid w:val="00353F74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45B"/>
    <w:rsid w:val="003A7EF3"/>
    <w:rsid w:val="003B0545"/>
    <w:rsid w:val="003B159C"/>
    <w:rsid w:val="003B2105"/>
    <w:rsid w:val="003B26DF"/>
    <w:rsid w:val="003B359D"/>
    <w:rsid w:val="003B369F"/>
    <w:rsid w:val="003B36A3"/>
    <w:rsid w:val="003B3B19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A4F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68EA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4F0D"/>
    <w:rsid w:val="0047556B"/>
    <w:rsid w:val="004758BD"/>
    <w:rsid w:val="00476B57"/>
    <w:rsid w:val="00477768"/>
    <w:rsid w:val="004806E3"/>
    <w:rsid w:val="00481500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583B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53B2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3223"/>
    <w:rsid w:val="00574D55"/>
    <w:rsid w:val="00575BC6"/>
    <w:rsid w:val="00580202"/>
    <w:rsid w:val="00582809"/>
    <w:rsid w:val="0058319E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61D4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73D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975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0C28"/>
    <w:rsid w:val="0081132E"/>
    <w:rsid w:val="00811FCB"/>
    <w:rsid w:val="0081252B"/>
    <w:rsid w:val="008141E0"/>
    <w:rsid w:val="008148DE"/>
    <w:rsid w:val="00815446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A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3FA7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1365"/>
    <w:rsid w:val="008B187D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D7FD8"/>
    <w:rsid w:val="008E029F"/>
    <w:rsid w:val="008E065E"/>
    <w:rsid w:val="008E0927"/>
    <w:rsid w:val="008E1909"/>
    <w:rsid w:val="008E44B8"/>
    <w:rsid w:val="008E5F79"/>
    <w:rsid w:val="008F04D1"/>
    <w:rsid w:val="008F0B44"/>
    <w:rsid w:val="008F1AEE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4E18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5E09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056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5FF4"/>
    <w:rsid w:val="00A264A9"/>
    <w:rsid w:val="00A26D81"/>
    <w:rsid w:val="00A27785"/>
    <w:rsid w:val="00A30187"/>
    <w:rsid w:val="00A3018F"/>
    <w:rsid w:val="00A30487"/>
    <w:rsid w:val="00A31D96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398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A74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781"/>
    <w:rsid w:val="00AC5A10"/>
    <w:rsid w:val="00AC7526"/>
    <w:rsid w:val="00AC787E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2984"/>
    <w:rsid w:val="00B14B2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3BA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437A"/>
    <w:rsid w:val="00BA4ED3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06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52E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00F4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0764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6DAC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1CB0"/>
    <w:rsid w:val="00C7265C"/>
    <w:rsid w:val="00C72EF4"/>
    <w:rsid w:val="00C73E9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819"/>
    <w:rsid w:val="00CC5E23"/>
    <w:rsid w:val="00CC7B45"/>
    <w:rsid w:val="00CD1188"/>
    <w:rsid w:val="00CD1BE0"/>
    <w:rsid w:val="00CD20F8"/>
    <w:rsid w:val="00CD2ED1"/>
    <w:rsid w:val="00CD30CB"/>
    <w:rsid w:val="00CD331F"/>
    <w:rsid w:val="00CD337B"/>
    <w:rsid w:val="00CD6071"/>
    <w:rsid w:val="00CD6124"/>
    <w:rsid w:val="00CE0424"/>
    <w:rsid w:val="00CE0C38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5379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1EB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0868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649A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2B4"/>
    <w:rsid w:val="00E46091"/>
    <w:rsid w:val="00E46352"/>
    <w:rsid w:val="00E4662D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4F3D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9AE"/>
    <w:rsid w:val="00EA41B0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2A4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23BC"/>
    <w:rsid w:val="00F33F93"/>
    <w:rsid w:val="00F34438"/>
    <w:rsid w:val="00F401A0"/>
    <w:rsid w:val="00F40F0C"/>
    <w:rsid w:val="00F41518"/>
    <w:rsid w:val="00F42123"/>
    <w:rsid w:val="00F4237D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24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1DC7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1D03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5283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F77553-9DB5-4D48-B408-20A88366C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4EB300-EAC7-4A7B-AE52-7ECAFCAEB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</TotalTime>
  <Pages>2</Pages>
  <Words>540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10</cp:revision>
  <cp:lastPrinted>2008-01-31T06:09:00Z</cp:lastPrinted>
  <dcterms:created xsi:type="dcterms:W3CDTF">2019-09-23T09:07:00Z</dcterms:created>
  <dcterms:modified xsi:type="dcterms:W3CDTF">2020-02-14T23:26:00Z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